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06732" w14:textId="77777777" w:rsidR="00981039" w:rsidRDefault="00981039" w:rsidP="009810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Gregory WAREN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6C399A6" w14:textId="77777777" w:rsidR="00981039" w:rsidRDefault="00981039" w:rsidP="009810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Kirklees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Nunnery.</w:t>
      </w:r>
    </w:p>
    <w:p w14:paraId="18EA166D" w14:textId="77777777" w:rsidR="00981039" w:rsidRDefault="00981039" w:rsidP="009810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6B1203" w14:textId="77777777" w:rsidR="00981039" w:rsidRDefault="00981039" w:rsidP="009810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9EE2B2" w14:textId="77777777" w:rsidR="00981039" w:rsidRDefault="00981039" w:rsidP="009810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at the altar of the Blessed Virgin Mary in York</w:t>
      </w:r>
    </w:p>
    <w:p w14:paraId="176B85D5" w14:textId="77777777" w:rsidR="00981039" w:rsidRDefault="00981039" w:rsidP="009810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12F9F494" w14:textId="77777777" w:rsidR="00981039" w:rsidRDefault="00981039" w:rsidP="009810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1A288E16" w14:textId="77777777" w:rsidR="00981039" w:rsidRDefault="00981039" w:rsidP="009810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DF9DF0" w14:textId="77777777" w:rsidR="00981039" w:rsidRDefault="00981039" w:rsidP="009810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BABFA7" w14:textId="77777777" w:rsidR="00981039" w:rsidRPr="003572CF" w:rsidRDefault="00981039" w:rsidP="009810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p w14:paraId="440928E8" w14:textId="40573DBD" w:rsidR="00BA00AB" w:rsidRPr="0098103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810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2AAAD" w14:textId="77777777" w:rsidR="00981039" w:rsidRDefault="00981039" w:rsidP="009139A6">
      <w:r>
        <w:separator/>
      </w:r>
    </w:p>
  </w:endnote>
  <w:endnote w:type="continuationSeparator" w:id="0">
    <w:p w14:paraId="380949D5" w14:textId="77777777" w:rsidR="00981039" w:rsidRDefault="009810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A86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BDB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FEC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733209" w14:textId="77777777" w:rsidR="00981039" w:rsidRDefault="00981039" w:rsidP="009139A6">
      <w:r>
        <w:separator/>
      </w:r>
    </w:p>
  </w:footnote>
  <w:footnote w:type="continuationSeparator" w:id="0">
    <w:p w14:paraId="5B3F22D4" w14:textId="77777777" w:rsidR="00981039" w:rsidRDefault="009810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99F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9A2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6A5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039"/>
    <w:rsid w:val="000666E0"/>
    <w:rsid w:val="002510B7"/>
    <w:rsid w:val="005C130B"/>
    <w:rsid w:val="00826F5C"/>
    <w:rsid w:val="009139A6"/>
    <w:rsid w:val="009448BB"/>
    <w:rsid w:val="00981039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0FABB"/>
  <w15:chartTrackingRefBased/>
  <w15:docId w15:val="{EBF0C726-C8E5-43C2-AF2B-8FAB83B9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2021-03-16T20:41:00Z</dcterms:created>
  <dcterms:modified xsi:type="dcterms:W3CDTF">2021-03-16T20:42:00Z</dcterms:modified>
</cp:coreProperties>
</file>